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5FE86" w14:textId="5D936282" w:rsidR="00C55A04" w:rsidRDefault="00BC4E97" w:rsidP="007A49A2">
      <w:r>
        <w:fldChar w:fldCharType="begin"/>
      </w:r>
      <w:r>
        <w:instrText xml:space="preserve"> DATE \@ "MMMM d, yyyy" </w:instrText>
      </w:r>
      <w:r>
        <w:fldChar w:fldCharType="separate"/>
      </w:r>
      <w:r w:rsidR="00C510E8">
        <w:rPr>
          <w:noProof/>
        </w:rPr>
        <w:t>December 8, 2020</w:t>
      </w:r>
      <w:r>
        <w:fldChar w:fldCharType="end"/>
      </w:r>
    </w:p>
    <w:p w14:paraId="6EC24440" w14:textId="77777777" w:rsidR="00BC4E97" w:rsidRDefault="00BC4E97" w:rsidP="007A49A2"/>
    <w:p w14:paraId="6B135DEB" w14:textId="6922D6FB" w:rsidR="00BC60FC" w:rsidRDefault="00A65510" w:rsidP="007A49A2">
      <w:pPr>
        <w:rPr>
          <w:rFonts w:eastAsiaTheme="minorHAnsi"/>
          <w:bCs/>
          <w:szCs w:val="24"/>
        </w:rPr>
      </w:pPr>
      <w:bookmarkStart w:id="0" w:name="_Hlk49177966"/>
      <w:r>
        <w:rPr>
          <w:rFonts w:eastAsiaTheme="minorHAnsi"/>
          <w:bCs/>
          <w:szCs w:val="24"/>
        </w:rPr>
        <w:t>Peggy Paul</w:t>
      </w:r>
    </w:p>
    <w:p w14:paraId="64F7CA44" w14:textId="2BE0E3AF" w:rsidR="00A05BF7" w:rsidRDefault="00A05BF7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c/o </w:t>
      </w:r>
      <w:r w:rsidR="00A65510">
        <w:rPr>
          <w:szCs w:val="24"/>
        </w:rPr>
        <w:t>Orbit Systems, Inc.</w:t>
      </w:r>
    </w:p>
    <w:p w14:paraId="75514B55" w14:textId="6A5CF05B" w:rsidR="00710B7E" w:rsidRDefault="005B70B6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PO Box </w:t>
      </w:r>
      <w:r w:rsidR="00A65510">
        <w:rPr>
          <w:rFonts w:eastAsiaTheme="minorHAnsi"/>
          <w:szCs w:val="24"/>
        </w:rPr>
        <w:t>956</w:t>
      </w:r>
    </w:p>
    <w:p w14:paraId="1B4500E1" w14:textId="6CB7A70F" w:rsidR="00550FB7" w:rsidRPr="00D63124" w:rsidRDefault="00A65510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Rosharon</w:t>
      </w:r>
      <w:r w:rsidR="00A05BF7">
        <w:rPr>
          <w:rFonts w:eastAsiaTheme="minorHAnsi"/>
          <w:szCs w:val="24"/>
        </w:rPr>
        <w:t xml:space="preserve">, TX </w:t>
      </w:r>
      <w:r w:rsidR="005B70B6">
        <w:rPr>
          <w:rFonts w:eastAsiaTheme="minorHAnsi"/>
          <w:szCs w:val="24"/>
        </w:rPr>
        <w:t>77</w:t>
      </w:r>
      <w:r>
        <w:rPr>
          <w:rFonts w:eastAsiaTheme="minorHAnsi"/>
          <w:szCs w:val="24"/>
        </w:rPr>
        <w:t>583</w:t>
      </w:r>
    </w:p>
    <w:p w14:paraId="4AC3EE72" w14:textId="77777777" w:rsidR="00C55A04" w:rsidRDefault="00C55A04" w:rsidP="007A49A2"/>
    <w:p w14:paraId="75D083DD" w14:textId="4BEA4C2D" w:rsidR="000F7A14" w:rsidRDefault="00C55A04" w:rsidP="00782246">
      <w:pPr>
        <w:pStyle w:val="Default"/>
      </w:pPr>
      <w:r>
        <w:t xml:space="preserve">RE: </w:t>
      </w:r>
      <w:r>
        <w:tab/>
      </w:r>
      <w:r w:rsidRPr="0014588C">
        <w:t xml:space="preserve">Docket No. </w:t>
      </w:r>
      <w:r w:rsidR="00BC60FC">
        <w:t>5</w:t>
      </w:r>
      <w:r w:rsidR="00296BD6">
        <w:t>1</w:t>
      </w:r>
      <w:r w:rsidR="00A65510">
        <w:t>555</w:t>
      </w:r>
      <w:r w:rsidRPr="0014588C">
        <w:rPr>
          <w:i/>
        </w:rPr>
        <w:t xml:space="preserve"> – </w:t>
      </w:r>
      <w:r w:rsidR="00FB1D31">
        <w:rPr>
          <w:i/>
        </w:rPr>
        <w:t xml:space="preserve">Application </w:t>
      </w:r>
      <w:r w:rsidR="00FB1D31" w:rsidRPr="000F7A14">
        <w:rPr>
          <w:i/>
        </w:rPr>
        <w:t xml:space="preserve">of </w:t>
      </w:r>
      <w:r w:rsidR="00A65510">
        <w:rPr>
          <w:i/>
        </w:rPr>
        <w:t>Orbit Systems, Inc.</w:t>
      </w:r>
      <w:r w:rsidR="000F7A14" w:rsidRPr="000F7A14">
        <w:rPr>
          <w:i/>
        </w:rPr>
        <w:t xml:space="preserve"> </w:t>
      </w:r>
      <w:r w:rsidR="00E403AB" w:rsidRPr="000F7A14">
        <w:rPr>
          <w:i/>
        </w:rPr>
        <w:t>for</w:t>
      </w:r>
      <w:r w:rsidR="00E403AB">
        <w:rPr>
          <w:i/>
        </w:rPr>
        <w:t xml:space="preserve"> a </w:t>
      </w:r>
      <w:r w:rsidR="00463AC2">
        <w:rPr>
          <w:i/>
        </w:rPr>
        <w:t>Class D</w:t>
      </w:r>
      <w:r w:rsidR="00A05BF7">
        <w:rPr>
          <w:i/>
        </w:rPr>
        <w:t xml:space="preserve"> Rate </w:t>
      </w:r>
      <w:r w:rsidR="009E6F12">
        <w:rPr>
          <w:i/>
        </w:rPr>
        <w:t>Adjustment</w:t>
      </w:r>
    </w:p>
    <w:p w14:paraId="64C46AB1" w14:textId="77777777" w:rsidR="00782246" w:rsidRDefault="00782246" w:rsidP="007A49A2"/>
    <w:p w14:paraId="4045F4FF" w14:textId="79484678" w:rsidR="00C55A04" w:rsidRDefault="00C55A04" w:rsidP="007A49A2">
      <w:bookmarkStart w:id="1" w:name="_GoBack"/>
      <w:bookmarkEnd w:id="1"/>
      <w:r>
        <w:t xml:space="preserve">Dear </w:t>
      </w:r>
      <w:r w:rsidR="005B70B6">
        <w:t>Ms.</w:t>
      </w:r>
      <w:r w:rsidR="009E6F12">
        <w:t xml:space="preserve"> </w:t>
      </w:r>
      <w:r w:rsidR="00A65510">
        <w:t>Paul</w:t>
      </w:r>
      <w:r w:rsidR="00296BD6">
        <w:t>,</w:t>
      </w:r>
    </w:p>
    <w:p w14:paraId="56D4C1E3" w14:textId="77777777" w:rsidR="00C55A04" w:rsidRDefault="00C55A04" w:rsidP="007A49A2"/>
    <w:p w14:paraId="3B1F06D8" w14:textId="1ADBB1FF" w:rsidR="00C55A04" w:rsidRDefault="00C55A04" w:rsidP="007A49A2">
      <w:pPr>
        <w:spacing w:line="360" w:lineRule="auto"/>
        <w:jc w:val="both"/>
      </w:pPr>
      <w:r>
        <w:tab/>
        <w:t xml:space="preserve">On </w:t>
      </w:r>
      <w:r w:rsidR="00A65510">
        <w:t>November 24</w:t>
      </w:r>
      <w:r>
        <w:t>,</w:t>
      </w:r>
      <w:r w:rsidR="00D837A6">
        <w:t xml:space="preserve"> 2020</w:t>
      </w:r>
      <w:r w:rsidR="00A05BF7">
        <w:t>,</w:t>
      </w:r>
      <w:r w:rsidR="00710B7E">
        <w:t xml:space="preserve"> </w:t>
      </w:r>
      <w:r w:rsidR="00A65510">
        <w:rPr>
          <w:rFonts w:eastAsiaTheme="minorHAnsi"/>
          <w:iCs/>
          <w:color w:val="000000"/>
          <w:szCs w:val="24"/>
        </w:rPr>
        <w:t>Orbit Systems, Inc.</w:t>
      </w:r>
      <w:r w:rsidR="000F7A14" w:rsidRPr="000F7A14">
        <w:rPr>
          <w:rFonts w:eastAsiaTheme="minorHAnsi"/>
          <w:i/>
          <w:color w:val="000000"/>
          <w:szCs w:val="24"/>
        </w:rPr>
        <w:t xml:space="preserve"> </w:t>
      </w:r>
      <w:r w:rsidR="008531AA">
        <w:t>(</w:t>
      </w:r>
      <w:r w:rsidR="00BC60FC">
        <w:t>Applicant</w:t>
      </w:r>
      <w:r w:rsidR="008531AA">
        <w:t>)</w:t>
      </w:r>
      <w:r w:rsidR="001911AF">
        <w:t xml:space="preserve"> </w:t>
      </w:r>
      <w:r>
        <w:t xml:space="preserve">filed an application for a </w:t>
      </w:r>
      <w:r w:rsidR="00272DFF">
        <w:t xml:space="preserve">Class D </w:t>
      </w:r>
      <w:r>
        <w:t xml:space="preserve">rate adjustment with the Public Utility Commission of Texas (Commission).  In order to complete Staff’s review of the application, Staff requests additional information. Specifically, Staff requests </w:t>
      </w:r>
      <w:r w:rsidR="00BC60FC">
        <w:t>the Applicant</w:t>
      </w:r>
      <w:r w:rsidR="008531AA">
        <w:t xml:space="preserve"> </w:t>
      </w:r>
      <w:r>
        <w:t>submit the following:</w:t>
      </w:r>
    </w:p>
    <w:p w14:paraId="1735E732" w14:textId="7D1C221A" w:rsidR="00A65510" w:rsidRPr="00A65510" w:rsidRDefault="000F7A14" w:rsidP="00050E10">
      <w:pPr>
        <w:pStyle w:val="PlainText"/>
        <w:numPr>
          <w:ilvl w:val="0"/>
          <w:numId w:val="23"/>
        </w:numPr>
      </w:pPr>
      <w:r w:rsidRPr="00A65510">
        <w:rPr>
          <w:rFonts w:ascii="Times New Roman" w:hAnsi="Times New Roman" w:cs="Times New Roman"/>
          <w:sz w:val="24"/>
          <w:szCs w:val="24"/>
        </w:rPr>
        <w:t xml:space="preserve">Applicant must file </w:t>
      </w:r>
      <w:r w:rsidR="004975AD">
        <w:rPr>
          <w:rFonts w:ascii="Times New Roman" w:hAnsi="Times New Roman" w:cs="Times New Roman"/>
          <w:sz w:val="24"/>
          <w:szCs w:val="24"/>
        </w:rPr>
        <w:t xml:space="preserve">the </w:t>
      </w:r>
      <w:r w:rsidR="00A65510" w:rsidRPr="00A65510">
        <w:rPr>
          <w:rFonts w:ascii="Times New Roman" w:hAnsi="Times New Roman" w:cs="Times New Roman"/>
          <w:sz w:val="24"/>
          <w:szCs w:val="24"/>
        </w:rPr>
        <w:t xml:space="preserve">previously </w:t>
      </w:r>
      <w:r w:rsidR="00A65510">
        <w:rPr>
          <w:rFonts w:ascii="Times New Roman" w:hAnsi="Times New Roman" w:cs="Times New Roman"/>
          <w:sz w:val="24"/>
          <w:szCs w:val="24"/>
        </w:rPr>
        <w:t>a</w:t>
      </w:r>
      <w:r w:rsidR="00A65510" w:rsidRPr="00A65510">
        <w:rPr>
          <w:rFonts w:ascii="Times New Roman" w:hAnsi="Times New Roman" w:cs="Times New Roman"/>
          <w:sz w:val="24"/>
          <w:szCs w:val="24"/>
        </w:rPr>
        <w:t xml:space="preserve">pproved </w:t>
      </w:r>
      <w:r w:rsidR="00A65510">
        <w:rPr>
          <w:rFonts w:ascii="Times New Roman" w:hAnsi="Times New Roman" w:cs="Times New Roman"/>
          <w:sz w:val="24"/>
          <w:szCs w:val="24"/>
        </w:rPr>
        <w:t>t</w:t>
      </w:r>
      <w:r w:rsidR="00A65510" w:rsidRPr="00A65510">
        <w:rPr>
          <w:rFonts w:ascii="Times New Roman" w:hAnsi="Times New Roman" w:cs="Times New Roman"/>
          <w:sz w:val="24"/>
          <w:szCs w:val="24"/>
        </w:rPr>
        <w:t>ariff (rate pages only)</w:t>
      </w:r>
    </w:p>
    <w:p w14:paraId="0CE82D9A" w14:textId="77777777" w:rsidR="00A65510" w:rsidRPr="00A65510" w:rsidRDefault="00A65510" w:rsidP="00A65510">
      <w:pPr>
        <w:pStyle w:val="PlainText"/>
        <w:ind w:left="720"/>
      </w:pPr>
    </w:p>
    <w:p w14:paraId="0454ED43" w14:textId="66243C9B" w:rsidR="00C55A04" w:rsidRPr="00A65510" w:rsidRDefault="00C55A04" w:rsidP="00A65510">
      <w:pPr>
        <w:pStyle w:val="PlainText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65510">
        <w:rPr>
          <w:rFonts w:ascii="Times New Roman" w:hAnsi="Times New Roman" w:cs="Times New Roman"/>
          <w:sz w:val="24"/>
          <w:szCs w:val="24"/>
        </w:rPr>
        <w:t>Please do not implement the rate increase or provide notice of the rate increase to your customers until the Commission indicates that your application has been approved.</w:t>
      </w:r>
    </w:p>
    <w:p w14:paraId="50A6B5FD" w14:textId="01449EE6" w:rsidR="00C55A04" w:rsidRDefault="00C55A04" w:rsidP="007A49A2">
      <w:pPr>
        <w:spacing w:line="360" w:lineRule="auto"/>
        <w:ind w:firstLine="720"/>
        <w:jc w:val="both"/>
      </w:pPr>
      <w:r>
        <w:t>In order to ensure timely review of your application, please file the additional</w:t>
      </w:r>
      <w:r>
        <w:rPr>
          <w:rStyle w:val="CommentReference"/>
        </w:rPr>
        <w:t xml:space="preserve"> </w:t>
      </w:r>
      <w:r>
        <w:t xml:space="preserve">information requested above no later than </w:t>
      </w:r>
      <w:r w:rsidR="007D5C6B">
        <w:t>10 business days from</w:t>
      </w:r>
      <w:r w:rsidR="00593479">
        <w:t xml:space="preserve"> the date of this</w:t>
      </w:r>
      <w:r w:rsidR="007D5C6B">
        <w:t xml:space="preserve"> </w:t>
      </w:r>
      <w:r w:rsidR="00593479">
        <w:t>letter</w:t>
      </w:r>
      <w:r>
        <w:t>. If you have any questions, please contact me at (512) 936-</w:t>
      </w:r>
      <w:r w:rsidR="007D5C6B">
        <w:t>7</w:t>
      </w:r>
      <w:r w:rsidR="00593479">
        <w:t>385</w:t>
      </w:r>
      <w:r>
        <w:t xml:space="preserve"> or email me at </w:t>
      </w:r>
      <w:r w:rsidR="005B70B6">
        <w:t>Alaina.Zermeno</w:t>
      </w:r>
      <w:r w:rsidR="00463AC2">
        <w:t>@puc.texas.gov</w:t>
      </w:r>
      <w:r w:rsidR="001911AF">
        <w:t>.</w:t>
      </w:r>
    </w:p>
    <w:p w14:paraId="796D3043" w14:textId="77777777" w:rsidR="00C55A04" w:rsidRDefault="00C55A04" w:rsidP="005B70B6">
      <w:pPr>
        <w:ind w:left="274"/>
      </w:pPr>
    </w:p>
    <w:p w14:paraId="6CE164A9" w14:textId="77777777" w:rsidR="00C55A04" w:rsidRDefault="00C55A04" w:rsidP="007819EA">
      <w:pPr>
        <w:spacing w:line="360" w:lineRule="auto"/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4E2006DE" w14:textId="77777777" w:rsidR="00C55A04" w:rsidRDefault="00C55A04" w:rsidP="007819EA">
      <w:pPr>
        <w:spacing w:line="360" w:lineRule="auto"/>
        <w:ind w:left="270"/>
      </w:pPr>
    </w:p>
    <w:p w14:paraId="25B6C19B" w14:textId="658B8411" w:rsidR="00F750E6" w:rsidRPr="00F750E6" w:rsidRDefault="00C55A04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B70B6">
        <w:t>Alaina Zermeno</w:t>
      </w:r>
    </w:p>
    <w:p w14:paraId="557C8F47" w14:textId="58B78696" w:rsidR="005B70B6" w:rsidRDefault="001911AF" w:rsidP="005B70B6">
      <w:pPr>
        <w:pStyle w:val="Normaldouble"/>
        <w:spacing w:line="240" w:lineRule="auto"/>
        <w:sectPr w:rsidR="005B70B6" w:rsidSect="007819EA">
          <w:headerReference w:type="default" r:id="rId7"/>
          <w:footerReference w:type="default" r:id="rId8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Attorney-Legal Divis</w:t>
      </w:r>
      <w:r w:rsidR="005B70B6">
        <w:t>ion</w:t>
      </w:r>
    </w:p>
    <w:bookmarkEnd w:id="0"/>
    <w:p w14:paraId="269187DD" w14:textId="77777777" w:rsidR="009E3AC7" w:rsidRDefault="009E3AC7" w:rsidP="005B70B6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557F3" w14:textId="77777777" w:rsidR="00C55A04" w:rsidRDefault="00C55A04" w:rsidP="00F205E0">
      <w:r>
        <w:separator/>
      </w:r>
    </w:p>
  </w:endnote>
  <w:endnote w:type="continuationSeparator" w:id="0">
    <w:p w14:paraId="2D5B8FA3" w14:textId="77777777" w:rsidR="00C55A04" w:rsidRDefault="00C55A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794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D944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68926842" r:id="rId2">
          <o:FieldCodes>\* mergeformat</o:FieldCodes>
        </o:OLEObject>
      </w:object>
    </w:r>
  </w:p>
  <w:p w14:paraId="7114098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8BD97F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7BD38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798B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FD02D" w14:textId="77777777" w:rsidR="00C55A04" w:rsidRDefault="00C55A04" w:rsidP="00F205E0">
      <w:r>
        <w:separator/>
      </w:r>
    </w:p>
  </w:footnote>
  <w:footnote w:type="continuationSeparator" w:id="0">
    <w:p w14:paraId="3D673D58" w14:textId="77777777" w:rsidR="00C55A04" w:rsidRDefault="00C55A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0B2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7C3F91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71C4B71" wp14:editId="2387033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438D51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35350A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4E4A288E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029C2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14:paraId="152DC3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7A4D5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9AB3ED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2996936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10A0987A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C06488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1A26F6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E5567D6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6D7D46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14:paraId="7A0B1F5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2A2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54D1"/>
    <w:multiLevelType w:val="hybridMultilevel"/>
    <w:tmpl w:val="DBBA2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D4A3C"/>
    <w:multiLevelType w:val="hybridMultilevel"/>
    <w:tmpl w:val="49DE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315"/>
    <w:multiLevelType w:val="hybridMultilevel"/>
    <w:tmpl w:val="F20C4F2E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1C6764DC"/>
    <w:multiLevelType w:val="hybridMultilevel"/>
    <w:tmpl w:val="352098C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C3E2E1E"/>
    <w:multiLevelType w:val="hybridMultilevel"/>
    <w:tmpl w:val="3C26F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A4465"/>
    <w:multiLevelType w:val="hybridMultilevel"/>
    <w:tmpl w:val="2CCC05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D663EA"/>
    <w:multiLevelType w:val="hybridMultilevel"/>
    <w:tmpl w:val="3A4281EE"/>
    <w:lvl w:ilvl="0" w:tplc="DAEC2E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A200A0"/>
    <w:multiLevelType w:val="hybridMultilevel"/>
    <w:tmpl w:val="9A0080EC"/>
    <w:lvl w:ilvl="0" w:tplc="E3BE87B4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A6D19"/>
    <w:multiLevelType w:val="hybridMultilevel"/>
    <w:tmpl w:val="5CEA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361F"/>
    <w:multiLevelType w:val="hybridMultilevel"/>
    <w:tmpl w:val="04384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F817FFD"/>
    <w:multiLevelType w:val="hybridMultilevel"/>
    <w:tmpl w:val="2ADE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1A92"/>
    <w:multiLevelType w:val="hybridMultilevel"/>
    <w:tmpl w:val="0354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3"/>
  </w:num>
  <w:num w:numId="9">
    <w:abstractNumId w:val="11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0"/>
  </w:num>
  <w:num w:numId="21">
    <w:abstractNumId w:val="2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04"/>
    <w:rsid w:val="000447C8"/>
    <w:rsid w:val="00054249"/>
    <w:rsid w:val="00081D53"/>
    <w:rsid w:val="000A4384"/>
    <w:rsid w:val="000F7A14"/>
    <w:rsid w:val="00101CD9"/>
    <w:rsid w:val="001148E4"/>
    <w:rsid w:val="0015289C"/>
    <w:rsid w:val="001911AF"/>
    <w:rsid w:val="001C60C2"/>
    <w:rsid w:val="00203107"/>
    <w:rsid w:val="00210A67"/>
    <w:rsid w:val="00266D3A"/>
    <w:rsid w:val="00272DFF"/>
    <w:rsid w:val="00296BD6"/>
    <w:rsid w:val="002A460E"/>
    <w:rsid w:val="002C6B71"/>
    <w:rsid w:val="00333DA2"/>
    <w:rsid w:val="0038624A"/>
    <w:rsid w:val="003B52A7"/>
    <w:rsid w:val="003C1C7E"/>
    <w:rsid w:val="003C57D8"/>
    <w:rsid w:val="003E119D"/>
    <w:rsid w:val="003F6056"/>
    <w:rsid w:val="00463AC2"/>
    <w:rsid w:val="00467443"/>
    <w:rsid w:val="0047539C"/>
    <w:rsid w:val="0047759F"/>
    <w:rsid w:val="004975AD"/>
    <w:rsid w:val="004F132B"/>
    <w:rsid w:val="00550FB7"/>
    <w:rsid w:val="0057420A"/>
    <w:rsid w:val="00591646"/>
    <w:rsid w:val="00593479"/>
    <w:rsid w:val="005B70B6"/>
    <w:rsid w:val="006345C9"/>
    <w:rsid w:val="006856A5"/>
    <w:rsid w:val="00710B7E"/>
    <w:rsid w:val="00756666"/>
    <w:rsid w:val="007819EA"/>
    <w:rsid w:val="00782246"/>
    <w:rsid w:val="00783E18"/>
    <w:rsid w:val="00787F8C"/>
    <w:rsid w:val="00797D70"/>
    <w:rsid w:val="007A49A2"/>
    <w:rsid w:val="007D5C6B"/>
    <w:rsid w:val="008143E2"/>
    <w:rsid w:val="008348B5"/>
    <w:rsid w:val="008531AA"/>
    <w:rsid w:val="008732BB"/>
    <w:rsid w:val="00880CAA"/>
    <w:rsid w:val="00890720"/>
    <w:rsid w:val="008A637F"/>
    <w:rsid w:val="008C0670"/>
    <w:rsid w:val="008C7E5D"/>
    <w:rsid w:val="008E2B50"/>
    <w:rsid w:val="008F04CD"/>
    <w:rsid w:val="009B073B"/>
    <w:rsid w:val="009E3AC7"/>
    <w:rsid w:val="009E6F12"/>
    <w:rsid w:val="009F15AB"/>
    <w:rsid w:val="00A00A8D"/>
    <w:rsid w:val="00A05BF7"/>
    <w:rsid w:val="00A12349"/>
    <w:rsid w:val="00A376CB"/>
    <w:rsid w:val="00A65510"/>
    <w:rsid w:val="00AC26D9"/>
    <w:rsid w:val="00AD68A5"/>
    <w:rsid w:val="00B677AD"/>
    <w:rsid w:val="00BA4B36"/>
    <w:rsid w:val="00BC4E97"/>
    <w:rsid w:val="00BC60FC"/>
    <w:rsid w:val="00C12069"/>
    <w:rsid w:val="00C34FB5"/>
    <w:rsid w:val="00C3714F"/>
    <w:rsid w:val="00C510E8"/>
    <w:rsid w:val="00C55A04"/>
    <w:rsid w:val="00C6276B"/>
    <w:rsid w:val="00C71532"/>
    <w:rsid w:val="00C93E4A"/>
    <w:rsid w:val="00CB24AC"/>
    <w:rsid w:val="00CD11AE"/>
    <w:rsid w:val="00CE0CB5"/>
    <w:rsid w:val="00CE2889"/>
    <w:rsid w:val="00CF6ECF"/>
    <w:rsid w:val="00D239E0"/>
    <w:rsid w:val="00D63124"/>
    <w:rsid w:val="00D837A6"/>
    <w:rsid w:val="00D90769"/>
    <w:rsid w:val="00D96923"/>
    <w:rsid w:val="00DA634F"/>
    <w:rsid w:val="00DC43CA"/>
    <w:rsid w:val="00DC7F25"/>
    <w:rsid w:val="00DE78BA"/>
    <w:rsid w:val="00DF788C"/>
    <w:rsid w:val="00E30FA8"/>
    <w:rsid w:val="00E403AB"/>
    <w:rsid w:val="00E74285"/>
    <w:rsid w:val="00E83210"/>
    <w:rsid w:val="00EA3A3B"/>
    <w:rsid w:val="00F03721"/>
    <w:rsid w:val="00F205E0"/>
    <w:rsid w:val="00F601E8"/>
    <w:rsid w:val="00F640BA"/>
    <w:rsid w:val="00F72522"/>
    <w:rsid w:val="00F750E6"/>
    <w:rsid w:val="00FB1D31"/>
    <w:rsid w:val="00FC38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  <w14:docId w14:val="6A6B167B"/>
  <w15:docId w15:val="{B34FE6E9-9C1E-4862-A26A-3ECC84F0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  <w:style w:type="paragraph" w:customStyle="1" w:styleId="Default">
    <w:name w:val="Default"/>
    <w:basedOn w:val="Normal"/>
    <w:rsid w:val="00710B7E"/>
    <w:pPr>
      <w:autoSpaceDE w:val="0"/>
      <w:autoSpaceDN w:val="0"/>
    </w:pPr>
    <w:rPr>
      <w:rFonts w:eastAsiaTheme="minorHAnsi"/>
      <w:color w:val="000000"/>
      <w:szCs w:val="24"/>
    </w:rPr>
  </w:style>
  <w:style w:type="paragraph" w:customStyle="1" w:styleId="Normaldouble">
    <w:name w:val="Normal double"/>
    <w:basedOn w:val="Normal"/>
    <w:link w:val="NormaldoubleChar"/>
    <w:rsid w:val="00A00A8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A00A8D"/>
    <w:rPr>
      <w:rFonts w:eastAsia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C60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0F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B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D6"/>
    <w:rPr>
      <w:rFonts w:ascii="Segoe UI" w:eastAsia="Times New Roman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70B6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70B6"/>
    <w:rPr>
      <w:rFonts w:ascii="Calibri" w:hAnsi="Calibri" w:cstheme="minorBidi"/>
      <w:sz w:val="22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F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F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Cox, Bernice</dc:creator>
  <cp:lastModifiedBy>Zermeno, Alaina</cp:lastModifiedBy>
  <cp:revision>2</cp:revision>
  <cp:lastPrinted>2010-07-16T14:48:00Z</cp:lastPrinted>
  <dcterms:created xsi:type="dcterms:W3CDTF">2020-12-08T16:00:00Z</dcterms:created>
  <dcterms:modified xsi:type="dcterms:W3CDTF">2020-12-08T16:00:00Z</dcterms:modified>
</cp:coreProperties>
</file>